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94495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BYSSHOP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858EFAF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EFC11A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CFC295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2 Margaret, widow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B68BA8C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BC986B1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411BA0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CDB58C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As the executors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they made a plaint of debt against </w:t>
      </w:r>
    </w:p>
    <w:p w14:paraId="7FBA8F67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Fayrer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Chelmsford, Essex(q.v.).  (ibid.)</w:t>
      </w:r>
    </w:p>
    <w:p w14:paraId="331C5090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B7EC0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4A6ECE" w14:textId="77777777" w:rsidR="00F7065A" w:rsidRDefault="00F7065A" w:rsidP="00F70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2022</w:t>
      </w:r>
    </w:p>
    <w:p w14:paraId="3F690BF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6A88" w14:textId="77777777" w:rsidR="00F7065A" w:rsidRDefault="00F7065A" w:rsidP="009139A6">
      <w:r>
        <w:separator/>
      </w:r>
    </w:p>
  </w:endnote>
  <w:endnote w:type="continuationSeparator" w:id="0">
    <w:p w14:paraId="42E08E55" w14:textId="77777777" w:rsidR="00F7065A" w:rsidRDefault="00F706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13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AF7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E6E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DE272" w14:textId="77777777" w:rsidR="00F7065A" w:rsidRDefault="00F7065A" w:rsidP="009139A6">
      <w:r>
        <w:separator/>
      </w:r>
    </w:p>
  </w:footnote>
  <w:footnote w:type="continuationSeparator" w:id="0">
    <w:p w14:paraId="0C732D61" w14:textId="77777777" w:rsidR="00F7065A" w:rsidRDefault="00F706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40A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D79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818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65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8051A"/>
  <w15:chartTrackingRefBased/>
  <w15:docId w15:val="{EAD5F9EC-AEFE-4AA5-9583-2797561C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706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2022-07-22T20:11:00Z</dcterms:created>
  <dcterms:modified xsi:type="dcterms:W3CDTF">2022-07-22T20:11:00Z</dcterms:modified>
</cp:coreProperties>
</file>